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6B8" w:rsidRDefault="00DA06B8" w:rsidP="00DA06B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CHAMBERLEYN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DA06B8" w:rsidRDefault="00DA06B8" w:rsidP="00DA06B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DA06B8" w:rsidRDefault="00DA06B8" w:rsidP="00DA06B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DA06B8" w:rsidRDefault="00DA06B8" w:rsidP="00DA06B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assault and imprisonment against Thomas </w:t>
      </w:r>
      <w:proofErr w:type="spellStart"/>
      <w:r>
        <w:rPr>
          <w:rFonts w:ascii="Times New Roman" w:eastAsia="Calibri" w:hAnsi="Times New Roman" w:cs="Times New Roman"/>
        </w:rPr>
        <w:t>Dande</w:t>
      </w:r>
      <w:proofErr w:type="spellEnd"/>
    </w:p>
    <w:p w:rsidR="00DA06B8" w:rsidRPr="00E37E7F" w:rsidRDefault="00DA06B8" w:rsidP="00DA06B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of Norwich(q.v.) and John </w:t>
      </w:r>
      <w:proofErr w:type="spellStart"/>
      <w:r>
        <w:rPr>
          <w:rFonts w:ascii="Times New Roman" w:eastAsia="Calibri" w:hAnsi="Times New Roman" w:cs="Times New Roman"/>
        </w:rPr>
        <w:t>Kyng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Bymyngham</w:t>
      </w:r>
      <w:proofErr w:type="spellEnd"/>
      <w:r>
        <w:rPr>
          <w:rFonts w:ascii="Times New Roman" w:eastAsia="Calibri" w:hAnsi="Times New Roman" w:cs="Times New Roman"/>
        </w:rPr>
        <w:t>, Norfolk(q.v.</w:t>
      </w:r>
      <w:proofErr w:type="gramStart"/>
      <w:r>
        <w:rPr>
          <w:rFonts w:ascii="Times New Roman" w:eastAsia="Calibri" w:hAnsi="Times New Roman" w:cs="Times New Roman"/>
        </w:rPr>
        <w:t>).#</w:t>
      </w:r>
      <w:proofErr w:type="gramEnd"/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</w:p>
    <w:p w:rsidR="00DA06B8" w:rsidRDefault="00DA06B8" w:rsidP="00DA06B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DA06B8" w:rsidRDefault="00DA06B8" w:rsidP="00DA06B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DA06B8" w:rsidRDefault="00DA06B8" w:rsidP="00DA06B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DA06B8" w:rsidRDefault="00DA06B8" w:rsidP="00DA06B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4 June 2017</w:t>
      </w:r>
    </w:p>
    <w:p w:rsidR="006B2F86" w:rsidRPr="00E71FC3" w:rsidRDefault="00DA06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6B8" w:rsidRDefault="00DA06B8" w:rsidP="00E71FC3">
      <w:r>
        <w:separator/>
      </w:r>
    </w:p>
  </w:endnote>
  <w:endnote w:type="continuationSeparator" w:id="0">
    <w:p w:rsidR="00DA06B8" w:rsidRDefault="00DA06B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6B8" w:rsidRDefault="00DA06B8" w:rsidP="00E71FC3">
      <w:r>
        <w:separator/>
      </w:r>
    </w:p>
  </w:footnote>
  <w:footnote w:type="continuationSeparator" w:id="0">
    <w:p w:rsidR="00DA06B8" w:rsidRDefault="00DA06B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6B8"/>
    <w:rsid w:val="001A7C09"/>
    <w:rsid w:val="00577BD5"/>
    <w:rsid w:val="00656CBA"/>
    <w:rsid w:val="006A1F77"/>
    <w:rsid w:val="00733BE7"/>
    <w:rsid w:val="00AB52E8"/>
    <w:rsid w:val="00B16D3F"/>
    <w:rsid w:val="00BB41AC"/>
    <w:rsid w:val="00DA06B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6B5A62-736C-40A9-B085-9E9A63231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A06B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2017-06-07T20:45:00Z</dcterms:created>
  <dcterms:modified xsi:type="dcterms:W3CDTF">2017-06-07T20:45:00Z</dcterms:modified>
</cp:coreProperties>
</file>